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FE614C" w14:textId="3326BFA3" w:rsidR="006B2F86" w:rsidRDefault="009140C2" w:rsidP="00E71FC3">
      <w:pPr>
        <w:pStyle w:val="NoSpacing"/>
      </w:pPr>
      <w:r>
        <w:rPr>
          <w:u w:val="single"/>
        </w:rPr>
        <w:t>Elizabeth WIDDRINGTON</w:t>
      </w:r>
      <w:r>
        <w:t xml:space="preserve">   </w:t>
      </w:r>
      <w:proofErr w:type="gramStart"/>
      <w:r>
        <w:t xml:space="preserve">   (</w:t>
      </w:r>
      <w:proofErr w:type="gramEnd"/>
      <w:r>
        <w:t>fl.1440)</w:t>
      </w:r>
    </w:p>
    <w:p w14:paraId="70929DFD" w14:textId="43C3E194" w:rsidR="009140C2" w:rsidRDefault="009140C2" w:rsidP="00E71FC3">
      <w:pPr>
        <w:pStyle w:val="NoSpacing"/>
      </w:pPr>
    </w:p>
    <w:p w14:paraId="4CB1CF8B" w14:textId="5C73ED19" w:rsidR="009140C2" w:rsidRDefault="009140C2" w:rsidP="00E71FC3">
      <w:pPr>
        <w:pStyle w:val="NoSpacing"/>
      </w:pPr>
    </w:p>
    <w:p w14:paraId="665BBD9C" w14:textId="78A2AE79" w:rsidR="009140C2" w:rsidRDefault="009140C2" w:rsidP="00E71FC3">
      <w:pPr>
        <w:pStyle w:val="NoSpacing"/>
      </w:pPr>
      <w:r>
        <w:t xml:space="preserve">Daughter of Roger </w:t>
      </w:r>
      <w:proofErr w:type="spellStart"/>
      <w:r>
        <w:t>Widdrington</w:t>
      </w:r>
      <w:proofErr w:type="spellEnd"/>
      <w:r>
        <w:t>(q.v.).   (E.D.B. p.194)</w:t>
      </w:r>
    </w:p>
    <w:p w14:paraId="140C407C" w14:textId="412834E8" w:rsidR="009140C2" w:rsidRDefault="009140C2" w:rsidP="00E71FC3">
      <w:pPr>
        <w:pStyle w:val="NoSpacing"/>
      </w:pPr>
      <w:r>
        <w:t>= 2 John Fenwick of Newburn(q.v.).   (ibid.)</w:t>
      </w:r>
    </w:p>
    <w:p w14:paraId="3E828079" w14:textId="2F8773C8" w:rsidR="009140C2" w:rsidRDefault="009140C2" w:rsidP="00E71FC3">
      <w:pPr>
        <w:pStyle w:val="NoSpacing"/>
      </w:pPr>
    </w:p>
    <w:p w14:paraId="7A71809E" w14:textId="6F6019BE" w:rsidR="009140C2" w:rsidRDefault="009140C2" w:rsidP="00E71FC3">
      <w:pPr>
        <w:pStyle w:val="NoSpacing"/>
      </w:pPr>
    </w:p>
    <w:p w14:paraId="54C8810A" w14:textId="4BBC891F" w:rsidR="009140C2" w:rsidRPr="009140C2" w:rsidRDefault="009140C2" w:rsidP="00E71FC3">
      <w:pPr>
        <w:pStyle w:val="NoSpacing"/>
      </w:pPr>
      <w:r>
        <w:t>6 June 2018</w:t>
      </w:r>
      <w:bookmarkStart w:id="0" w:name="_GoBack"/>
      <w:bookmarkEnd w:id="0"/>
    </w:p>
    <w:sectPr w:rsidR="009140C2" w:rsidRPr="009140C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8480E" w14:textId="77777777" w:rsidR="009140C2" w:rsidRDefault="009140C2" w:rsidP="00E71FC3">
      <w:pPr>
        <w:spacing w:after="0" w:line="240" w:lineRule="auto"/>
      </w:pPr>
      <w:r>
        <w:separator/>
      </w:r>
    </w:p>
  </w:endnote>
  <w:endnote w:type="continuationSeparator" w:id="0">
    <w:p w14:paraId="5EB54A8B" w14:textId="77777777" w:rsidR="009140C2" w:rsidRDefault="009140C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95D43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E74A6B" w14:textId="77777777" w:rsidR="009140C2" w:rsidRDefault="009140C2" w:rsidP="00E71FC3">
      <w:pPr>
        <w:spacing w:after="0" w:line="240" w:lineRule="auto"/>
      </w:pPr>
      <w:r>
        <w:separator/>
      </w:r>
    </w:p>
  </w:footnote>
  <w:footnote w:type="continuationSeparator" w:id="0">
    <w:p w14:paraId="03787441" w14:textId="77777777" w:rsidR="009140C2" w:rsidRDefault="009140C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0C2"/>
    <w:rsid w:val="001A7C09"/>
    <w:rsid w:val="00577BD5"/>
    <w:rsid w:val="00656CBA"/>
    <w:rsid w:val="006A1F77"/>
    <w:rsid w:val="00733BE7"/>
    <w:rsid w:val="009140C2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ADC3C2"/>
  <w15:chartTrackingRefBased/>
  <w15:docId w15:val="{FD321095-BAD4-4BA4-9DB3-F8D72F7C4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2018-06-06T21:24:00Z</dcterms:created>
  <dcterms:modified xsi:type="dcterms:W3CDTF">2018-06-06T21:26:00Z</dcterms:modified>
</cp:coreProperties>
</file>